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F1C61" w14:textId="77777777" w:rsidR="00473C4B" w:rsidRDefault="00473C4B" w:rsidP="00473C4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RAMSEY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5B09D2A" w14:textId="77777777" w:rsidR="00473C4B" w:rsidRDefault="00473C4B" w:rsidP="00473C4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Abbot of Peterborough.</w:t>
      </w:r>
    </w:p>
    <w:p w14:paraId="538A2BA0" w14:textId="77777777" w:rsidR="00473C4B" w:rsidRDefault="00473C4B" w:rsidP="00473C4B">
      <w:pPr>
        <w:pStyle w:val="NoSpacing"/>
        <w:jc w:val="both"/>
        <w:rPr>
          <w:rFonts w:cs="Times New Roman"/>
          <w:szCs w:val="24"/>
        </w:rPr>
      </w:pPr>
    </w:p>
    <w:p w14:paraId="76B86B05" w14:textId="77777777" w:rsidR="00473C4B" w:rsidRDefault="00473C4B" w:rsidP="00473C4B">
      <w:pPr>
        <w:pStyle w:val="NoSpacing"/>
        <w:jc w:val="both"/>
        <w:rPr>
          <w:rFonts w:cs="Times New Roman"/>
          <w:szCs w:val="24"/>
        </w:rPr>
      </w:pPr>
    </w:p>
    <w:p w14:paraId="1BEE8D1D" w14:textId="77777777" w:rsidR="00473C4B" w:rsidRDefault="00473C4B" w:rsidP="00473C4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trespass against Robert </w:t>
      </w:r>
      <w:proofErr w:type="spellStart"/>
      <w:r>
        <w:rPr>
          <w:rFonts w:cs="Times New Roman"/>
          <w:szCs w:val="24"/>
        </w:rPr>
        <w:t>Decon</w:t>
      </w:r>
      <w:proofErr w:type="spellEnd"/>
      <w:r>
        <w:rPr>
          <w:rFonts w:cs="Times New Roman"/>
          <w:szCs w:val="24"/>
        </w:rPr>
        <w:t xml:space="preserve"> of Barnwell,</w:t>
      </w:r>
    </w:p>
    <w:p w14:paraId="29A85366" w14:textId="77777777" w:rsidR="00473C4B" w:rsidRDefault="00473C4B" w:rsidP="00473C4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Northamptonshire(q.v.), and 5 others.</w:t>
      </w:r>
    </w:p>
    <w:p w14:paraId="39943CEF" w14:textId="77777777" w:rsidR="00473C4B" w:rsidRDefault="00473C4B" w:rsidP="00473C4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6F25E3E" w14:textId="77777777" w:rsidR="00473C4B" w:rsidRDefault="00473C4B" w:rsidP="00473C4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Richard Smyth of Stamford, </w:t>
      </w:r>
    </w:p>
    <w:p w14:paraId="1B161398" w14:textId="77777777" w:rsidR="00473C4B" w:rsidRDefault="00473C4B" w:rsidP="00473C4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Lincolnshire(q.v.), Thomas Broughton of Leicester(q.v.) and Thomas</w:t>
      </w:r>
    </w:p>
    <w:p w14:paraId="38FA61FF" w14:textId="77777777" w:rsidR="00473C4B" w:rsidRDefault="00473C4B" w:rsidP="00473C4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Innocent of Leicester(q.v.).     (ibid.)</w:t>
      </w:r>
    </w:p>
    <w:p w14:paraId="788E3AD1" w14:textId="77777777" w:rsidR="00473C4B" w:rsidRDefault="00473C4B" w:rsidP="00473C4B">
      <w:pPr>
        <w:pStyle w:val="NoSpacing"/>
        <w:jc w:val="both"/>
        <w:rPr>
          <w:rFonts w:cs="Times New Roman"/>
          <w:szCs w:val="24"/>
        </w:rPr>
      </w:pPr>
    </w:p>
    <w:p w14:paraId="03735333" w14:textId="77777777" w:rsidR="00473C4B" w:rsidRDefault="00473C4B" w:rsidP="00473C4B">
      <w:pPr>
        <w:pStyle w:val="NoSpacing"/>
        <w:jc w:val="both"/>
        <w:rPr>
          <w:rFonts w:cs="Times New Roman"/>
          <w:szCs w:val="24"/>
        </w:rPr>
      </w:pPr>
    </w:p>
    <w:p w14:paraId="7A4B74F6" w14:textId="77777777" w:rsidR="00473C4B" w:rsidRDefault="00473C4B" w:rsidP="00473C4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28 June 2023</w:t>
      </w:r>
    </w:p>
    <w:p w14:paraId="668A91E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B2A64" w14:textId="77777777" w:rsidR="00473C4B" w:rsidRDefault="00473C4B" w:rsidP="009139A6">
      <w:r>
        <w:separator/>
      </w:r>
    </w:p>
  </w:endnote>
  <w:endnote w:type="continuationSeparator" w:id="0">
    <w:p w14:paraId="1EC9E057" w14:textId="77777777" w:rsidR="00473C4B" w:rsidRDefault="00473C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215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E832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2EE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C1E29" w14:textId="77777777" w:rsidR="00473C4B" w:rsidRDefault="00473C4B" w:rsidP="009139A6">
      <w:r>
        <w:separator/>
      </w:r>
    </w:p>
  </w:footnote>
  <w:footnote w:type="continuationSeparator" w:id="0">
    <w:p w14:paraId="3A0A3CF7" w14:textId="77777777" w:rsidR="00473C4B" w:rsidRDefault="00473C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E14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5B7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9AF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C4B"/>
    <w:rsid w:val="000666E0"/>
    <w:rsid w:val="002510B7"/>
    <w:rsid w:val="00473C4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0A7E2"/>
  <w15:chartTrackingRefBased/>
  <w15:docId w15:val="{D6EF9E00-53A8-4D9D-A641-15CC2E59D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73C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2023-09-24T16:19:00Z</dcterms:created>
  <dcterms:modified xsi:type="dcterms:W3CDTF">2023-09-24T16:20:00Z</dcterms:modified>
</cp:coreProperties>
</file>